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ACA54" w14:textId="77777777" w:rsidR="000F58EF" w:rsidRDefault="00905A54">
      <w:r>
        <w:t>The Last Minute Chef</w:t>
      </w:r>
    </w:p>
    <w:p w14:paraId="2DB0C53E" w14:textId="77777777" w:rsidR="00905A54" w:rsidRDefault="00905A54">
      <w:r>
        <w:t>25 Lake Street</w:t>
      </w:r>
    </w:p>
    <w:p w14:paraId="718BB55C" w14:textId="77777777" w:rsidR="00905A54" w:rsidRDefault="00905A54">
      <w:r>
        <w:t>Rochester, NY 12201</w:t>
      </w:r>
    </w:p>
    <w:p w14:paraId="17B98276" w14:textId="77777777" w:rsidR="00905A54" w:rsidRDefault="00905A54">
      <w:r>
        <w:t>Phone: (518)555-2222 Fax: (518)555-2100</w:t>
      </w:r>
    </w:p>
    <w:p w14:paraId="42CE9C0B" w14:textId="77777777" w:rsidR="00905A54" w:rsidRDefault="00905A54"/>
    <w:p w14:paraId="0B452E29" w14:textId="77777777" w:rsidR="00905A54" w:rsidRDefault="00905A54">
      <w:r>
        <w:t>About Our Chef</w:t>
      </w:r>
    </w:p>
    <w:p w14:paraId="78089E67" w14:textId="53DC3D54" w:rsidR="00905A54" w:rsidRDefault="00905A54">
      <w:r>
        <w:t xml:space="preserve">Our chef and owner Nancy Jones founded The Last Minute Chef in 2009 after ten years as a </w:t>
      </w:r>
      <w:r w:rsidR="00623674">
        <w:t>master chef at three of New Yor</w:t>
      </w:r>
      <w:r>
        <w:t>k</w:t>
      </w:r>
      <w:r w:rsidR="00623674">
        <w:t>’</w:t>
      </w:r>
      <w:r>
        <w:t>s finest restaurants.</w:t>
      </w:r>
      <w:r w:rsidR="000C7C14">
        <w:t xml:space="preserve"> </w:t>
      </w:r>
      <w:r>
        <w:t xml:space="preserve">Chef Nancy </w:t>
      </w:r>
      <w:proofErr w:type="spellStart"/>
      <w:r>
        <w:t>mopved</w:t>
      </w:r>
      <w:proofErr w:type="spellEnd"/>
      <w:r>
        <w:t xml:space="preserve"> to </w:t>
      </w:r>
      <w:r w:rsidR="00745D77">
        <w:t>Rochester</w:t>
      </w:r>
      <w:r>
        <w:t xml:space="preserve"> to return</w:t>
      </w:r>
      <w:r w:rsidR="00680707">
        <w:t xml:space="preserve"> to her roots to serve the fami</w:t>
      </w:r>
      <w:r>
        <w:t>lies of this community where she grew up</w:t>
      </w:r>
      <w:r w:rsidR="00EC0CF5">
        <w:t>.</w:t>
      </w:r>
    </w:p>
    <w:p w14:paraId="7DB1C881" w14:textId="77777777" w:rsidR="00905A54" w:rsidRDefault="00905A54"/>
    <w:p w14:paraId="2865FD11" w14:textId="2BBD4690" w:rsidR="00905A54" w:rsidRDefault="00623674">
      <w:r>
        <w:t>About</w:t>
      </w:r>
      <w:r w:rsidR="00905A54">
        <w:t xml:space="preserve"> </w:t>
      </w:r>
      <w:r w:rsidR="000C7C14">
        <w:t>O</w:t>
      </w:r>
      <w:bookmarkStart w:id="0" w:name="_GoBack"/>
      <w:bookmarkEnd w:id="0"/>
      <w:r w:rsidR="00905A54">
        <w:t>ur Kitchen</w:t>
      </w:r>
    </w:p>
    <w:p w14:paraId="6BAA46EC" w14:textId="318AA017" w:rsidR="00905A54" w:rsidRDefault="00680707">
      <w:r>
        <w:t xml:space="preserve">We operate in a facility with a </w:t>
      </w:r>
      <w:proofErr w:type="spellStart"/>
      <w:r>
        <w:t>kitchn</w:t>
      </w:r>
      <w:proofErr w:type="spellEnd"/>
      <w:r>
        <w:t xml:space="preserve"> sp</w:t>
      </w:r>
      <w:r w:rsidR="00905A54">
        <w:t>ace of 2500 square feet.</w:t>
      </w:r>
      <w:r w:rsidR="000C7C14">
        <w:t xml:space="preserve"> </w:t>
      </w:r>
      <w:r w:rsidR="00905A54">
        <w:t>Our team includes five full-time, year-round staff and two chefs plus part-time seasonal staff of fifteen. We own all cooking appliances and equipment as well as two vans.</w:t>
      </w:r>
    </w:p>
    <w:p w14:paraId="7E6FAC17" w14:textId="77777777" w:rsidR="00905A54" w:rsidRDefault="00905A54"/>
    <w:p w14:paraId="572002A9" w14:textId="77777777" w:rsidR="00CC1959" w:rsidRDefault="00CC1959" w:rsidP="00CC1959">
      <w:r>
        <w:t>Our Hours</w:t>
      </w:r>
    </w:p>
    <w:p w14:paraId="0212F553" w14:textId="7EF7EA32" w:rsidR="00CC1959" w:rsidRDefault="00CC1959" w:rsidP="00CC1959">
      <w:r>
        <w:t>We are open Monday through Friday from 3:00 to 7:30. Stop by or call tonight!</w:t>
      </w:r>
      <w:r w:rsidR="000C7C14">
        <w:t xml:space="preserve"> </w:t>
      </w:r>
      <w:r>
        <w:t>Drop by our kitchen and pick up a steaming hot meal tonight!</w:t>
      </w:r>
      <w:r w:rsidR="000C7C14">
        <w:t xml:space="preserve"> </w:t>
      </w:r>
      <w:r>
        <w:t xml:space="preserve">Or go straight home and call us: we deliver! </w:t>
      </w:r>
    </w:p>
    <w:p w14:paraId="2C5A2228" w14:textId="77777777" w:rsidR="00CC1959" w:rsidRDefault="00CC1959" w:rsidP="00CC1959"/>
    <w:p w14:paraId="1D29DEFA" w14:textId="77777777" w:rsidR="00905A54" w:rsidRDefault="00905A54">
      <w:r>
        <w:t>Our Menus</w:t>
      </w:r>
    </w:p>
    <w:p w14:paraId="6A5BD098" w14:textId="4B2AC200" w:rsidR="00905A54" w:rsidRDefault="00AE1959">
      <w:r>
        <w:t xml:space="preserve">We offer a wide </w:t>
      </w:r>
      <w:proofErr w:type="spellStart"/>
      <w:r>
        <w:t>varia</w:t>
      </w:r>
      <w:r w:rsidR="00905A54">
        <w:t>ty</w:t>
      </w:r>
      <w:proofErr w:type="spellEnd"/>
      <w:r w:rsidR="00905A54">
        <w:t xml:space="preserve"> of main dishes, side dishes, salads, and desserts guaranteed to satisfy any appetite. We purchase all our vegetables locally to ensure their qua</w:t>
      </w:r>
      <w:r>
        <w:t>lity</w:t>
      </w:r>
      <w:r w:rsidR="000C7C14">
        <w:t xml:space="preserve"> </w:t>
      </w:r>
      <w:r>
        <w:t xml:space="preserve">and to support our local </w:t>
      </w:r>
      <w:proofErr w:type="spellStart"/>
      <w:r>
        <w:t>fe</w:t>
      </w:r>
      <w:r w:rsidR="00905A54">
        <w:t>rmers</w:t>
      </w:r>
      <w:proofErr w:type="spellEnd"/>
      <w:r w:rsidR="00905A54">
        <w:t xml:space="preserve">. Here are </w:t>
      </w:r>
      <w:r>
        <w:t>just a</w:t>
      </w:r>
      <w:r w:rsidR="00905A54">
        <w:t xml:space="preserve"> few of our best-selling meals, available Monday through Friday: </w:t>
      </w:r>
    </w:p>
    <w:p w14:paraId="5F5E44C3" w14:textId="77777777" w:rsidR="00905A54" w:rsidRDefault="00905A54"/>
    <w:p w14:paraId="3E80DC1C" w14:textId="77777777" w:rsidR="00905A54" w:rsidRDefault="00905A54">
      <w:r>
        <w:t>Pot roast with Garlic Mashed Potatoes and Peas</w:t>
      </w:r>
    </w:p>
    <w:p w14:paraId="7088EDE5" w14:textId="77777777" w:rsidR="00905A54" w:rsidRDefault="00905A54">
      <w:r>
        <w:t>Baked Chicken with Sweet Potatoes and Green Beans</w:t>
      </w:r>
    </w:p>
    <w:p w14:paraId="501B4E38" w14:textId="77777777" w:rsidR="00905A54" w:rsidRDefault="00905A54">
      <w:r>
        <w:t>Pork Medallions with Rice and Gre</w:t>
      </w:r>
      <w:r w:rsidR="001C2D81">
        <w:t>e</w:t>
      </w:r>
      <w:r>
        <w:t>n Beans</w:t>
      </w:r>
    </w:p>
    <w:p w14:paraId="4294A711" w14:textId="77777777" w:rsidR="001C2D81" w:rsidRDefault="001C2D81">
      <w:r>
        <w:t>Swedish Meatballs with Noodles</w:t>
      </w:r>
    </w:p>
    <w:p w14:paraId="5BDA0028" w14:textId="77777777" w:rsidR="001C2D81" w:rsidRDefault="001C2D81">
      <w:r>
        <w:lastRenderedPageBreak/>
        <w:t>Honey Mustard Grilled Salmon with Rice</w:t>
      </w:r>
    </w:p>
    <w:p w14:paraId="5544D539" w14:textId="77777777" w:rsidR="001C2D81" w:rsidRDefault="001C2D81">
      <w:r>
        <w:t>Lemon Chicken with Pasta and Green Beans</w:t>
      </w:r>
    </w:p>
    <w:p w14:paraId="4CB4CB9D" w14:textId="77777777" w:rsidR="001C2D81" w:rsidRDefault="001C2D81">
      <w:r>
        <w:t>Turkey Tetrazzini</w:t>
      </w:r>
    </w:p>
    <w:p w14:paraId="4EF4330E" w14:textId="77777777" w:rsidR="001C2D81" w:rsidRDefault="001C2D81">
      <w:r>
        <w:t>Beef Teriyaki with Fried Rice</w:t>
      </w:r>
    </w:p>
    <w:p w14:paraId="2EBD45E5" w14:textId="77777777" w:rsidR="007F03CD" w:rsidRDefault="007F03CD"/>
    <w:p w14:paraId="77965632" w14:textId="77777777" w:rsidR="00BA7E42" w:rsidRDefault="00BA7E42"/>
    <w:sectPr w:rsidR="00BA7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54"/>
    <w:rsid w:val="000C7C14"/>
    <w:rsid w:val="000F58EF"/>
    <w:rsid w:val="001C2D81"/>
    <w:rsid w:val="00623674"/>
    <w:rsid w:val="00680707"/>
    <w:rsid w:val="00745D77"/>
    <w:rsid w:val="007F03CD"/>
    <w:rsid w:val="00892407"/>
    <w:rsid w:val="00905A54"/>
    <w:rsid w:val="00AE1959"/>
    <w:rsid w:val="00BA7E42"/>
    <w:rsid w:val="00CC1959"/>
    <w:rsid w:val="00EC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04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Jennifer</cp:lastModifiedBy>
  <cp:revision>11</cp:revision>
  <dcterms:created xsi:type="dcterms:W3CDTF">2010-01-19T06:50:00Z</dcterms:created>
  <dcterms:modified xsi:type="dcterms:W3CDTF">2010-01-21T16:19:00Z</dcterms:modified>
</cp:coreProperties>
</file>